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Plymouth Sutton and Devonport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Plymouth Sutton and Devonport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Plymouth Sutton and Devonport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Plymouth Sutton and Devonport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Plymouth Sutton and Devonport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Plymouth Sutton and Devonport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Plymouth Sutton and Devonport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Plymouth Sutton and Devonport is estimated to be </w:t>
      </w:r>
      <w:r w:rsidRPr="00773DF7">
        <w:rPr>
          <w:rFonts w:ascii="Libre Franklin Light" w:eastAsia="Times New Roman" w:hAnsi="Libre Franklin Light" w:cs="Calibri Light"/>
          <w:b/>
          <w:bCs/>
          <w:color w:val="C45911" w:themeColor="accent2" w:themeShade="BF"/>
        </w:rPr>
        <w:t xml:space="preserve">£2,882,841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Plymouth Sutton and Devonport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 Sutton and Devonport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 Sutton and Devonport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Plymouth Sutton and Devonport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lymouth Sutton and Devon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Plymouth Sutton and Devonport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lymouth Sutton and Devon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 Sutton and Devonport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lymouth Sutton and Devon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Plymouth Sutton and Devonport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Plymouth Sutton and Devonport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 Sutton and Devonport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Plymouth Sutton and Devonport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Plymouth Sutton and Devonport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Plymouth Sutton and Devonport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£2,882,841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Plymouth Sutton and Devonport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£46,957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£971,092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£69,566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£35,870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£1,739,791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£2,882,841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Plymouth Sutton and Devonport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Sutton and Devonport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Sutton and Devonport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Sutton and Devonport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Sutton and Devonport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Plymouth Sutton and Devonport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Plymouth Sutton and Devonport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Plymouth Sutton and Devonport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ABD42AB-BAD7-4DC1-874A-3CB41ECCA53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